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9F" w:rsidRDefault="00D03027" w:rsidP="00016E55">
      <w:pPr>
        <w:pStyle w:val="Heading1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bookmarkStart w:id="0" w:name="_Toc392097520"/>
      <w:bookmarkStart w:id="1" w:name="_GoBack"/>
      <w:bookmarkEnd w:id="1"/>
      <w:r w:rsidRPr="00016E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Foreign </w:t>
      </w:r>
      <w:r w:rsidR="008524D6" w:rsidRPr="00016E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A</w:t>
      </w:r>
      <w:r w:rsidRPr="00016E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ccount </w:t>
      </w:r>
      <w:r w:rsidR="008524D6" w:rsidRPr="00016E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T</w:t>
      </w:r>
      <w:r w:rsidRPr="00016E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ransfer </w:t>
      </w:r>
    </w:p>
    <w:p w:rsidR="009F2410" w:rsidRPr="00016E55" w:rsidRDefault="00D03027" w:rsidP="00016E55">
      <w:pPr>
        <w:pStyle w:val="Heading1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r w:rsidRPr="00016E55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Ordinary</w:t>
      </w:r>
      <w:r w:rsidR="00AA569F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, Express, Nationalbank Transfer</w:t>
      </w:r>
    </w:p>
    <w:bookmarkEnd w:id="0"/>
    <w:p w:rsidR="007A6896" w:rsidRDefault="007A6896" w:rsidP="007A6896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7A6896" w:rsidRPr="00E542E7" w:rsidRDefault="007A6896" w:rsidP="007A6896">
      <w:pPr>
        <w:pStyle w:val="Heading1"/>
        <w:rPr>
          <w:rFonts w:ascii="Verdana" w:hAnsi="Verdana"/>
          <w:lang w:val="en-GB"/>
        </w:rPr>
      </w:pPr>
      <w:r w:rsidRPr="00E542E7">
        <w:rPr>
          <w:rFonts w:ascii="Verdana" w:hAnsi="Verdana"/>
          <w:lang w:val="en-GB"/>
        </w:rPr>
        <w:t>Change log</w:t>
      </w:r>
    </w:p>
    <w:p w:rsidR="007A6896" w:rsidRPr="00E542E7" w:rsidRDefault="007A6896" w:rsidP="007A6896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3805"/>
        <w:gridCol w:w="5953"/>
      </w:tblGrid>
      <w:tr w:rsidR="007A6896" w:rsidRPr="00E542E7" w:rsidTr="00C704A3">
        <w:tc>
          <w:tcPr>
            <w:tcW w:w="4525" w:type="dxa"/>
            <w:shd w:val="clear" w:color="auto" w:fill="B6DDE8"/>
          </w:tcPr>
          <w:p w:rsidR="007A6896" w:rsidRPr="00B74FB2" w:rsidRDefault="007A6896" w:rsidP="00EC103C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805" w:type="dxa"/>
            <w:shd w:val="clear" w:color="auto" w:fill="B6DDE8"/>
          </w:tcPr>
          <w:p w:rsidR="007A6896" w:rsidRPr="00B74FB2" w:rsidRDefault="007A6896" w:rsidP="00EC103C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5953" w:type="dxa"/>
            <w:shd w:val="clear" w:color="auto" w:fill="B6DDE8"/>
          </w:tcPr>
          <w:p w:rsidR="007A6896" w:rsidRPr="00B74FB2" w:rsidRDefault="007A6896" w:rsidP="00EC103C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7A6896" w:rsidRPr="00E542E7" w:rsidTr="00C704A3">
        <w:tc>
          <w:tcPr>
            <w:tcW w:w="4525" w:type="dxa"/>
          </w:tcPr>
          <w:p w:rsidR="007A6896" w:rsidRPr="00B74FB2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805" w:type="dxa"/>
          </w:tcPr>
          <w:p w:rsidR="007A6896" w:rsidRPr="00B74FB2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5953" w:type="dxa"/>
          </w:tcPr>
          <w:p w:rsidR="007A6896" w:rsidRPr="00B74FB2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7A6896" w:rsidRPr="00574806" w:rsidTr="00C704A3">
        <w:tc>
          <w:tcPr>
            <w:tcW w:w="4525" w:type="dxa"/>
          </w:tcPr>
          <w:p w:rsidR="007A6896" w:rsidRPr="00B74FB2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805" w:type="dxa"/>
          </w:tcPr>
          <w:p w:rsidR="007A6896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5953" w:type="dxa"/>
          </w:tcPr>
          <w:p w:rsidR="007A6896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7A6896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7A6896" w:rsidRDefault="007A6896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2D2E05" w:rsidRDefault="002D2E05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5F2439" w:rsidRPr="00574806" w:rsidTr="00C704A3">
        <w:tc>
          <w:tcPr>
            <w:tcW w:w="4525" w:type="dxa"/>
          </w:tcPr>
          <w:p w:rsidR="005F2439" w:rsidRDefault="005F2439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805" w:type="dxa"/>
          </w:tcPr>
          <w:p w:rsidR="005F2439" w:rsidRDefault="005F2439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5953" w:type="dxa"/>
          </w:tcPr>
          <w:p w:rsidR="005F2439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F31760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5F2439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5F2439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2B0458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5F2439" w:rsidRPr="00D52A1D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5F2439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2B0458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2B0458">
              <w:rPr>
                <w:rFonts w:ascii="Verdana" w:hAnsi="Verdana" w:cs="Arial"/>
                <w:bCs/>
                <w:kern w:val="32"/>
                <w:lang w:val="en-GB"/>
              </w:rPr>
              <w:t>for 90 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2B0458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2B0458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5F2439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5F2439" w:rsidRDefault="005F2439" w:rsidP="005F2439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:rsidR="005F2439" w:rsidRDefault="005F2439" w:rsidP="00EC103C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:rsidR="007A6896" w:rsidRPr="00E542E7" w:rsidRDefault="007A6896" w:rsidP="007A6896">
      <w:pPr>
        <w:rPr>
          <w:rFonts w:ascii="Verdana" w:hAnsi="Verdana"/>
          <w:lang w:val="en-GB"/>
        </w:rPr>
      </w:pPr>
    </w:p>
    <w:p w:rsidR="007A6896" w:rsidRDefault="007A6896" w:rsidP="007A6896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7A6896" w:rsidRDefault="007A6896" w:rsidP="007A6896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7A6896" w:rsidRDefault="007A6896" w:rsidP="007A6896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7A6896" w:rsidRPr="007A6896" w:rsidRDefault="007A6896" w:rsidP="007A6896">
      <w:pPr>
        <w:rPr>
          <w:lang w:val="en-GB"/>
        </w:rPr>
      </w:pPr>
    </w:p>
    <w:p w:rsidR="007A6896" w:rsidRDefault="007A6896" w:rsidP="007A6896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7A6896" w:rsidRPr="005A4F44" w:rsidRDefault="007A6896" w:rsidP="007A6896">
      <w:pPr>
        <w:pStyle w:val="Heading1"/>
        <w:spacing w:before="0"/>
        <w:rPr>
          <w:rFonts w:ascii="Verdana" w:hAnsi="Verdana"/>
          <w:szCs w:val="28"/>
          <w:lang w:val="en-GB"/>
        </w:rPr>
      </w:pPr>
      <w:r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:rsidR="007A6896" w:rsidRDefault="007A6896" w:rsidP="007A6896">
      <w:pPr>
        <w:spacing w:after="0" w:line="240" w:lineRule="auto"/>
        <w:rPr>
          <w:rFonts w:ascii="Verdana" w:hAnsi="Verdana" w:cs="Arial"/>
          <w:sz w:val="20"/>
          <w:szCs w:val="20"/>
          <w:lang w:val="en-GB"/>
        </w:rPr>
      </w:pPr>
    </w:p>
    <w:p w:rsidR="007A6896" w:rsidRPr="005A4F44" w:rsidRDefault="007A6896" w:rsidP="007A6896">
      <w:pPr>
        <w:spacing w:after="0" w:line="240" w:lineRule="auto"/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7A6896" w:rsidRPr="005A4F44" w:rsidTr="00EC103C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7A6896" w:rsidRPr="005A4F44" w:rsidRDefault="007A6896" w:rsidP="00EC103C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7A6896" w:rsidRPr="005A4F44" w:rsidRDefault="007A6896" w:rsidP="00EC103C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7A6896" w:rsidRPr="00A41FE7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7A6896" w:rsidRPr="005A4F44" w:rsidTr="00EC103C">
        <w:tc>
          <w:tcPr>
            <w:tcW w:w="2518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7A6896" w:rsidRPr="005A4F44" w:rsidTr="00EC103C">
        <w:tc>
          <w:tcPr>
            <w:tcW w:w="2518" w:type="dxa"/>
            <w:shd w:val="clear" w:color="auto" w:fill="92CDDC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7A6896" w:rsidRPr="005A4F44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7A6896" w:rsidRPr="005A4F44" w:rsidTr="00EC103C">
        <w:tc>
          <w:tcPr>
            <w:tcW w:w="2518" w:type="dxa"/>
            <w:shd w:val="clear" w:color="auto" w:fill="B6DDE8"/>
          </w:tcPr>
          <w:p w:rsidR="007A6896" w:rsidRPr="00A7053D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7A6896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7A6896" w:rsidRPr="005A4F44" w:rsidTr="00EC103C">
        <w:tc>
          <w:tcPr>
            <w:tcW w:w="2518" w:type="dxa"/>
            <w:shd w:val="clear" w:color="auto" w:fill="B6DDE8"/>
          </w:tcPr>
          <w:p w:rsidR="007A6896" w:rsidRPr="00A7053D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7A6896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7A6896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7A6896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7A6896" w:rsidRDefault="007A6896" w:rsidP="00EC103C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244821" w:rsidRDefault="00244821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7A6896" w:rsidRDefault="007A6896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7A6896" w:rsidRPr="007A6896" w:rsidRDefault="007A6896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244821" w:rsidRP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827"/>
        <w:gridCol w:w="1843"/>
        <w:gridCol w:w="709"/>
        <w:gridCol w:w="1843"/>
        <w:gridCol w:w="1701"/>
        <w:gridCol w:w="2835"/>
        <w:gridCol w:w="2268"/>
      </w:tblGrid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827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7A6896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ormat</w:t>
            </w:r>
            <w:r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9F2410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YYYY-MM-DDThh:mm:ss.sss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7A6896" w:rsidRPr="007A6896" w:rsidTr="00C246A9">
        <w:tc>
          <w:tcPr>
            <w:tcW w:w="815" w:type="dxa"/>
            <w:shd w:val="clear" w:color="auto" w:fill="DAEEF3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A6896" w:rsidRPr="00244821" w:rsidRDefault="009433D3" w:rsidP="007A689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A6896" w:rsidRDefault="007A6896" w:rsidP="007A689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7A6896" w:rsidRPr="00760316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7A6896" w:rsidRPr="00244821" w:rsidTr="00C246A9">
        <w:tc>
          <w:tcPr>
            <w:tcW w:w="815" w:type="dxa"/>
            <w:shd w:val="clear" w:color="auto" w:fill="DAEEF3"/>
          </w:tcPr>
          <w:p w:rsidR="007A6896" w:rsidRPr="007A6896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A6896" w:rsidRPr="007A6896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A6896" w:rsidRPr="00244821" w:rsidRDefault="007A6896" w:rsidP="007A6896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7A6896" w:rsidRPr="00244821" w:rsidRDefault="007A6896" w:rsidP="007A689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A6896" w:rsidRPr="00244821" w:rsidTr="00C246A9">
        <w:tc>
          <w:tcPr>
            <w:tcW w:w="815" w:type="dxa"/>
            <w:shd w:val="clear" w:color="auto" w:fill="DAEEF3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7A6896" w:rsidRPr="00574806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A6896" w:rsidRPr="00244821" w:rsidTr="00C246A9">
        <w:tc>
          <w:tcPr>
            <w:tcW w:w="815" w:type="dxa"/>
            <w:shd w:val="clear" w:color="auto" w:fill="DAEEF3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7A6896" w:rsidRDefault="007A6896" w:rsidP="007A6896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2E05" w:rsidRPr="00244821" w:rsidRDefault="002D2E05" w:rsidP="007A6896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7A6896" w:rsidRPr="00244821" w:rsidRDefault="007A6896" w:rsidP="00CE4A7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A6896" w:rsidRPr="007A6896" w:rsidTr="00C246A9">
        <w:tc>
          <w:tcPr>
            <w:tcW w:w="815" w:type="dxa"/>
            <w:shd w:val="clear" w:color="auto" w:fill="DAEEF3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A6896" w:rsidRPr="00244821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A6896" w:rsidRPr="00244821" w:rsidRDefault="007A6896" w:rsidP="007A689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7A6896" w:rsidRPr="00244821" w:rsidRDefault="007A6896" w:rsidP="007A689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A6896" w:rsidRPr="00877EAD" w:rsidRDefault="007A6896" w:rsidP="007A689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7A689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7A689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CE4A73" w:rsidRPr="00244821" w:rsidRDefault="00CE4A7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42F72" w:rsidRPr="00244821" w:rsidTr="00C246A9">
        <w:tc>
          <w:tcPr>
            <w:tcW w:w="815" w:type="dxa"/>
            <w:shd w:val="clear" w:color="auto" w:fill="DAEEF3"/>
          </w:tcPr>
          <w:p w:rsidR="00242F72" w:rsidRPr="007A6896" w:rsidRDefault="00242F7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42F72" w:rsidRPr="007A6896" w:rsidRDefault="00242F7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42F72" w:rsidRPr="00244821" w:rsidRDefault="00242F7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>
              <w:rPr>
                <w:rFonts w:ascii="Verdana" w:hAnsi="Verdana" w:cs="Arial"/>
                <w:spacing w:val="-2"/>
                <w:sz w:val="16"/>
                <w:szCs w:val="16"/>
              </w:rPr>
              <w:t>Code</w:t>
            </w:r>
          </w:p>
        </w:tc>
        <w:tc>
          <w:tcPr>
            <w:tcW w:w="1843" w:type="dxa"/>
          </w:tcPr>
          <w:p w:rsidR="00242F72" w:rsidRPr="00244821" w:rsidRDefault="00242F7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&lt;Cd&gt;</w:t>
            </w:r>
          </w:p>
        </w:tc>
        <w:tc>
          <w:tcPr>
            <w:tcW w:w="709" w:type="dxa"/>
          </w:tcPr>
          <w:p w:rsidR="00242F72" w:rsidRPr="00244821" w:rsidRDefault="00242F72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</w:rPr>
              <w:t>[1..1]</w:t>
            </w:r>
          </w:p>
        </w:tc>
        <w:tc>
          <w:tcPr>
            <w:tcW w:w="1843" w:type="dxa"/>
          </w:tcPr>
          <w:p w:rsidR="00242F72" w:rsidRPr="00244821" w:rsidRDefault="00242F7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</w:p>
        </w:tc>
        <w:tc>
          <w:tcPr>
            <w:tcW w:w="1701" w:type="dxa"/>
          </w:tcPr>
          <w:p w:rsidR="00242F72" w:rsidRPr="00244821" w:rsidRDefault="00242F72" w:rsidP="00242F72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42F72" w:rsidRPr="00244821" w:rsidRDefault="00242F7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Name of identification scheme, in a coded form as published in an external list.</w:t>
            </w:r>
          </w:p>
        </w:tc>
        <w:tc>
          <w:tcPr>
            <w:tcW w:w="2268" w:type="dxa"/>
          </w:tcPr>
          <w:p w:rsidR="00242F72" w:rsidRPr="003F56F2" w:rsidRDefault="00242F72" w:rsidP="00242F72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242F72" w:rsidRPr="00965CA9" w:rsidRDefault="00242F72" w:rsidP="00242F72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965CA9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CUS</w:t>
            </w:r>
            <w:r w:rsidRPr="00965CA9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T” </w:t>
            </w:r>
          </w:p>
          <w:p w:rsidR="00242F72" w:rsidRPr="00244821" w:rsidRDefault="00242F7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569F" w:rsidRPr="00244821" w:rsidRDefault="00AA569F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965CA9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569F" w:rsidRPr="00244821" w:rsidRDefault="00AA569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shd w:val="clear" w:color="auto" w:fill="B6DDE8"/>
          </w:tcPr>
          <w:p w:rsidR="00965CA9" w:rsidRPr="001161B0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965CA9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965CA9" w:rsidRPr="00965CA9" w:rsidTr="00C246A9">
        <w:tc>
          <w:tcPr>
            <w:tcW w:w="815" w:type="dxa"/>
            <w:shd w:val="clear" w:color="auto" w:fill="DAEEF3"/>
          </w:tcPr>
          <w:p w:rsidR="00965CA9" w:rsidRPr="00965CA9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Default="00965CA9" w:rsidP="00965CA9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65CA9" w:rsidRPr="00244821" w:rsidRDefault="00965CA9" w:rsidP="00965CA9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shd w:val="clear" w:color="auto" w:fill="B6DDE8"/>
          </w:tcPr>
          <w:p w:rsidR="00965CA9" w:rsidRPr="003F56F2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Pr="003F56F2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Pr="00965CA9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965CA9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”TRF” </w:t>
            </w: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Pr="002568DE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Default="00965CA9" w:rsidP="00965CA9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965CA9" w:rsidRDefault="00965CA9" w:rsidP="00965CA9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65CA9" w:rsidRPr="003F56F2" w:rsidRDefault="00965CA9" w:rsidP="00965CA9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65CA9" w:rsidRPr="00244821" w:rsidTr="00C246A9">
        <w:tc>
          <w:tcPr>
            <w:tcW w:w="815" w:type="dxa"/>
            <w:shd w:val="clear" w:color="auto" w:fill="DAEEF3"/>
          </w:tcPr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65CA9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B6DDE8"/>
          </w:tcPr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965CA9" w:rsidRPr="00C725CA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965CA9" w:rsidRPr="00244821" w:rsidTr="00C246A9">
        <w:tc>
          <w:tcPr>
            <w:tcW w:w="815" w:type="dxa"/>
            <w:shd w:val="clear" w:color="auto" w:fill="DAEEF3"/>
          </w:tcPr>
          <w:p w:rsidR="00965CA9" w:rsidRPr="00965CA9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65CA9" w:rsidRPr="00244821" w:rsidRDefault="00965CA9" w:rsidP="00965CA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Pr="00244821" w:rsidRDefault="009433D3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65CA9" w:rsidRPr="00244821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Pr="00244821" w:rsidRDefault="00965CA9" w:rsidP="002D2E05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65CA9" w:rsidRPr="00143547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965CA9" w:rsidRPr="00143547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965CA9" w:rsidRPr="00143547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65CA9" w:rsidRDefault="00965CA9" w:rsidP="00965CA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965CA9" w:rsidRPr="00143547" w:rsidRDefault="00965CA9" w:rsidP="00965C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8B1EEF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A569F" w:rsidRDefault="00AA569F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Default="009F2410" w:rsidP="00AA569F">
            <w:pPr>
              <w:spacing w:before="1" w:after="0" w:line="240" w:lineRule="auto"/>
              <w:ind w:right="-20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>Standard</w:t>
            </w:r>
            <w:r w:rsidR="00D03027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>:</w:t>
            </w:r>
            <w:r w:rsidR="00AA569F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 xml:space="preserve"> </w:t>
            </w:r>
            <w:r w:rsidR="008524D6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="00D03027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="00D03027" w:rsidRPr="00D03027">
              <w:rPr>
                <w:rFonts w:ascii="Verdana" w:hAnsi="Verdana"/>
                <w:b/>
                <w:sz w:val="16"/>
                <w:szCs w:val="16"/>
                <w:lang w:val="en-US"/>
              </w:rPr>
              <w:t>“NURG”</w:t>
            </w:r>
          </w:p>
          <w:p w:rsidR="00AA569F" w:rsidRDefault="00AA569F" w:rsidP="00AA569F">
            <w:pPr>
              <w:spacing w:before="1" w:after="0" w:line="240" w:lineRule="auto"/>
              <w:ind w:right="-20"/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Ordinary:</w:t>
            </w: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z w:val="16"/>
                <w:szCs w:val="16"/>
                <w:lang w:val="en-US"/>
              </w:rPr>
              <w:t>Data accepted and ignored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Express:</w:t>
            </w: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z w:val="16"/>
                <w:szCs w:val="16"/>
                <w:lang w:val="en-US"/>
              </w:rPr>
              <w:t>”URGP”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Nationalbank Transfer: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z w:val="16"/>
                <w:szCs w:val="16"/>
                <w:lang w:val="en-US"/>
              </w:rPr>
              <w:t>”URGP”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A569F" w:rsidRDefault="00AA569F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AA569F" w:rsidRDefault="00AA569F" w:rsidP="00DE28B6">
            <w:pPr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524D6" w:rsidRDefault="008524D6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4B784B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AA569F" w:rsidRDefault="00AA569F" w:rsidP="00AA569F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4B784B" w:rsidRPr="00244821" w:rsidRDefault="004B784B" w:rsidP="00AA569F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Ordinary:</w:t>
            </w: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“IN”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Express:</w:t>
            </w: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“IN”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Nationalbank Transfer: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“IN”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D2E05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D2E05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AA569F" w:rsidRPr="00244821" w:rsidRDefault="009F2410" w:rsidP="002D2E05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928F4" w:rsidRDefault="008928F4" w:rsidP="008928F4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8928F4" w:rsidRPr="009A7B53" w:rsidRDefault="008928F4" w:rsidP="008928F4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9F2410" w:rsidP="002D2E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4B784B" w:rsidRPr="00A22653" w:rsidRDefault="004B784B" w:rsidP="004B784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4B784B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4B784B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B784B" w:rsidRPr="00244821" w:rsidTr="00C246A9">
        <w:tc>
          <w:tcPr>
            <w:tcW w:w="815" w:type="dxa"/>
            <w:shd w:val="clear" w:color="auto" w:fill="DAEEF3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B784B" w:rsidRPr="00244821" w:rsidRDefault="004B784B" w:rsidP="004B784B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B784B" w:rsidRPr="00244821" w:rsidRDefault="009433D3" w:rsidP="004B784B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B784B" w:rsidRPr="00244821" w:rsidRDefault="004B784B" w:rsidP="004B784B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4B784B" w:rsidRPr="00244821" w:rsidRDefault="004B784B" w:rsidP="004B784B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B784B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4B784B" w:rsidRDefault="004B784B" w:rsidP="004B784B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4B784B" w:rsidRPr="00244821" w:rsidTr="00C246A9">
        <w:tc>
          <w:tcPr>
            <w:tcW w:w="815" w:type="dxa"/>
            <w:shd w:val="clear" w:color="auto" w:fill="DAEEF3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B784B" w:rsidRPr="00244821" w:rsidRDefault="004B784B" w:rsidP="004B784B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4B784B" w:rsidRPr="00244821" w:rsidRDefault="009433D3" w:rsidP="004B784B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B784B" w:rsidRPr="00244821" w:rsidRDefault="004B784B" w:rsidP="004B784B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B784B" w:rsidRPr="00244821" w:rsidTr="00C246A9">
        <w:tc>
          <w:tcPr>
            <w:tcW w:w="815" w:type="dxa"/>
            <w:shd w:val="clear" w:color="auto" w:fill="DAEEF3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B784B" w:rsidRPr="00244821" w:rsidRDefault="004B784B" w:rsidP="004B784B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B784B" w:rsidRPr="00244821" w:rsidRDefault="004B784B" w:rsidP="004B784B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B784B" w:rsidRPr="00244821" w:rsidRDefault="009433D3" w:rsidP="004B784B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B784B" w:rsidRPr="00244821" w:rsidRDefault="004B784B" w:rsidP="004B784B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4B784B" w:rsidRPr="00244821" w:rsidRDefault="004B784B" w:rsidP="004B784B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B784B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4B784B" w:rsidRPr="00244821" w:rsidRDefault="004B784B" w:rsidP="004B784B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D2E05" w:rsidRPr="00244821" w:rsidRDefault="002D2E05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43A36" w:rsidRPr="002B0458" w:rsidTr="00C246A9">
        <w:tc>
          <w:tcPr>
            <w:tcW w:w="815" w:type="dxa"/>
            <w:shd w:val="clear" w:color="auto" w:fill="auto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43A36" w:rsidRPr="00244821" w:rsidRDefault="00443A36" w:rsidP="00443A3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43A36" w:rsidRPr="00244821" w:rsidRDefault="00443A36" w:rsidP="00443A3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443A36" w:rsidRPr="00244821" w:rsidRDefault="002D2E05" w:rsidP="00443A3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Required </w:t>
            </w:r>
            <w:r w:rsidR="00443A36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</w:p>
        </w:tc>
        <w:tc>
          <w:tcPr>
            <w:tcW w:w="2835" w:type="dxa"/>
            <w:vAlign w:val="center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443A36" w:rsidRPr="00244821" w:rsidRDefault="00443A36" w:rsidP="00443A3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43A36" w:rsidRPr="002B0458" w:rsidRDefault="00443A36" w:rsidP="007A334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43A36" w:rsidRPr="00244821" w:rsidTr="00C246A9">
        <w:tc>
          <w:tcPr>
            <w:tcW w:w="815" w:type="dxa"/>
            <w:shd w:val="clear" w:color="auto" w:fill="auto"/>
          </w:tcPr>
          <w:p w:rsidR="00443A36" w:rsidRPr="002B0458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43A36" w:rsidRPr="002B0458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43A36" w:rsidRPr="00244821" w:rsidRDefault="00443A36" w:rsidP="00443A3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43A36" w:rsidRPr="00244821" w:rsidRDefault="009433D3" w:rsidP="00443A3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DE70CF" w:rsidRDefault="00DE70CF" w:rsidP="00DE70C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443A36" w:rsidRPr="00244821" w:rsidRDefault="00DE70CF" w:rsidP="00DE70C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In DK 14 char (4+10)</w:t>
            </w:r>
          </w:p>
        </w:tc>
      </w:tr>
      <w:tr w:rsidR="00443A36" w:rsidRPr="00244821" w:rsidTr="00C246A9">
        <w:tc>
          <w:tcPr>
            <w:tcW w:w="815" w:type="dxa"/>
            <w:shd w:val="clear" w:color="auto" w:fill="auto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43A36" w:rsidRPr="00244821" w:rsidRDefault="00443A36" w:rsidP="00443A3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43A36" w:rsidRPr="00244821" w:rsidRDefault="009433D3" w:rsidP="00443A3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43A36" w:rsidRPr="00244821" w:rsidTr="00C246A9">
        <w:tc>
          <w:tcPr>
            <w:tcW w:w="815" w:type="dxa"/>
            <w:shd w:val="clear" w:color="auto" w:fill="auto"/>
          </w:tcPr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43A36" w:rsidRPr="00244821" w:rsidRDefault="00443A36" w:rsidP="00443A3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443A36" w:rsidRPr="00244821" w:rsidRDefault="009433D3" w:rsidP="00443A3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443A36" w:rsidRPr="00244821" w:rsidRDefault="00443A36" w:rsidP="00443A3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43A36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43A36" w:rsidRPr="00244821" w:rsidRDefault="00443A36" w:rsidP="00443A3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7A3342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 </w:t>
            </w:r>
            <w:r w:rsidR="009433D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2E05" w:rsidRPr="00244821" w:rsidRDefault="002D2E05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43A36" w:rsidRDefault="00443A36" w:rsidP="00443A36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443A36" w:rsidP="00443A36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2E05" w:rsidRPr="00244821" w:rsidRDefault="002D2E05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7A3342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  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44AE8" w:rsidRPr="00244821" w:rsidTr="00C246A9">
        <w:tc>
          <w:tcPr>
            <w:tcW w:w="815" w:type="dxa"/>
            <w:shd w:val="clear" w:color="auto" w:fill="DAEEF3"/>
          </w:tcPr>
          <w:p w:rsidR="00244AE8" w:rsidRPr="00244821" w:rsidRDefault="00244AE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44AE8" w:rsidRPr="00244821" w:rsidRDefault="00244AE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44AE8" w:rsidRPr="00244821" w:rsidRDefault="00244AE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++++PostalAdress</w:t>
            </w:r>
          </w:p>
        </w:tc>
        <w:tc>
          <w:tcPr>
            <w:tcW w:w="1843" w:type="dxa"/>
          </w:tcPr>
          <w:p w:rsidR="00244AE8" w:rsidRPr="00244821" w:rsidRDefault="00244AE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&lt;PstlAdr&gt;</w:t>
            </w:r>
          </w:p>
        </w:tc>
        <w:tc>
          <w:tcPr>
            <w:tcW w:w="709" w:type="dxa"/>
          </w:tcPr>
          <w:p w:rsidR="00244AE8" w:rsidRPr="00244821" w:rsidRDefault="00244AE8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244AE8" w:rsidRPr="00244821" w:rsidRDefault="00244AE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Component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244AE8" w:rsidRPr="00244821" w:rsidRDefault="00244AE8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44AE8" w:rsidRPr="00244821" w:rsidRDefault="00244AE8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44AE8" w:rsidRPr="00244821" w:rsidRDefault="00244AE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E43F6" w:rsidRPr="00244821" w:rsidTr="00C246A9">
        <w:tc>
          <w:tcPr>
            <w:tcW w:w="815" w:type="dxa"/>
            <w:shd w:val="clear" w:color="auto" w:fill="DAEEF3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BE43F6" w:rsidRPr="00244821" w:rsidRDefault="009433D3" w:rsidP="00BE43F6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BE43F6" w:rsidRPr="00244821" w:rsidRDefault="00BE43F6" w:rsidP="002D2E05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</w:tc>
      </w:tr>
      <w:tr w:rsidR="00BE43F6" w:rsidRPr="00244821" w:rsidTr="00C246A9">
        <w:tc>
          <w:tcPr>
            <w:tcW w:w="815" w:type="dxa"/>
            <w:shd w:val="clear" w:color="auto" w:fill="DAEEF3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43F6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BE43F6" w:rsidRPr="00244821" w:rsidRDefault="00BE43F6" w:rsidP="00BE43F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BE43F6" w:rsidRPr="00244821" w:rsidRDefault="009433D3" w:rsidP="00BE43F6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268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BE43F6" w:rsidRPr="00244821" w:rsidRDefault="00BE43F6" w:rsidP="00BE43F6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43F6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2D2E05" w:rsidRDefault="002D2E05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BE43F6" w:rsidRPr="00BE43F6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E43F6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BE43F6" w:rsidRDefault="00BE43F6" w:rsidP="00BE43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D03027" w:rsidRDefault="00D0302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Default="00BE43F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3059F" w:rsidRPr="0043059F" w:rsidRDefault="0043059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>SHAR: Charge shared</w:t>
            </w:r>
          </w:p>
          <w:p w:rsidR="0043059F" w:rsidRPr="0043059F" w:rsidRDefault="0043059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>DEBT: Charges Debitor</w:t>
            </w:r>
          </w:p>
          <w:p w:rsidR="0043059F" w:rsidRDefault="0043059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CRED: Charges Creditor</w:t>
            </w:r>
          </w:p>
          <w:p w:rsidR="00D03027" w:rsidRDefault="00D0302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D03027" w:rsidRDefault="00D0302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43F6" w:rsidRPr="00244821" w:rsidTr="00C246A9">
        <w:tc>
          <w:tcPr>
            <w:tcW w:w="815" w:type="dxa"/>
            <w:shd w:val="clear" w:color="auto" w:fill="DAEEF3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Default="00BE43F6" w:rsidP="00BE43F6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D2E05" w:rsidRPr="00244821" w:rsidRDefault="009433D3" w:rsidP="002D2E05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BE43F6" w:rsidRPr="00244821" w:rsidRDefault="00BE43F6" w:rsidP="00BE43F6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BE43F6" w:rsidRPr="00244821" w:rsidRDefault="00BE43F6" w:rsidP="00BE43F6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A3342" w:rsidRDefault="007A3342" w:rsidP="007A334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E43F6" w:rsidRPr="00BE43F6" w:rsidTr="00C246A9">
        <w:tc>
          <w:tcPr>
            <w:tcW w:w="815" w:type="dxa"/>
            <w:shd w:val="clear" w:color="auto" w:fill="DAEEF3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BE43F6" w:rsidRPr="00244821" w:rsidRDefault="00BE43F6" w:rsidP="00BE43F6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268" w:type="dxa"/>
          </w:tcPr>
          <w:p w:rsidR="00BE43F6" w:rsidRPr="00BE43F6" w:rsidRDefault="00BE43F6" w:rsidP="00BE43F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BE43F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BE43F6" w:rsidRPr="00DE76DE" w:rsidRDefault="00BE43F6" w:rsidP="00BE43F6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BE43F6" w:rsidRPr="00244821" w:rsidTr="00C246A9">
        <w:tc>
          <w:tcPr>
            <w:tcW w:w="815" w:type="dxa"/>
            <w:shd w:val="clear" w:color="auto" w:fill="DAEEF3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BE43F6" w:rsidRPr="00244821" w:rsidRDefault="00BE43F6" w:rsidP="00BE43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43F6" w:rsidRPr="00244821" w:rsidRDefault="00BE43F6" w:rsidP="00BE43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43F6" w:rsidRPr="00244821" w:rsidRDefault="009433D3" w:rsidP="00BE43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BE43F6" w:rsidRPr="00244821" w:rsidRDefault="00BE43F6" w:rsidP="00BE43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BE43F6" w:rsidRPr="00A22653" w:rsidRDefault="00BE43F6" w:rsidP="00BE43F6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B42BF0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42BF0" w:rsidRPr="00D411D3" w:rsidRDefault="00B42BF0" w:rsidP="00B42BF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9F2410" w:rsidRPr="00B42BF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AA569F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D2E05" w:rsidRDefault="002D2E05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42BF0" w:rsidRPr="00D411D3" w:rsidRDefault="00B42BF0" w:rsidP="00B42BF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AA569F" w:rsidRDefault="00AA569F" w:rsidP="00AA569F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B42BF0" w:rsidRPr="00244821" w:rsidRDefault="00B42BF0" w:rsidP="00AA569F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AA569F" w:rsidRDefault="00AA569F" w:rsidP="00AA569F">
            <w:pPr>
              <w:spacing w:before="1" w:after="0" w:line="240" w:lineRule="auto"/>
              <w:ind w:right="-20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Standard: </w:t>
            </w:r>
            <w:r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 </w:t>
            </w:r>
            <w:r w:rsidRPr="00D03027">
              <w:rPr>
                <w:rFonts w:ascii="Verdana" w:hAnsi="Verdana"/>
                <w:b/>
                <w:sz w:val="16"/>
                <w:szCs w:val="16"/>
                <w:lang w:val="en-US"/>
              </w:rPr>
              <w:t>“NURG”</w:t>
            </w:r>
          </w:p>
          <w:p w:rsidR="00AA569F" w:rsidRDefault="00AA569F" w:rsidP="00AA569F">
            <w:pPr>
              <w:spacing w:before="1" w:after="0" w:line="240" w:lineRule="auto"/>
              <w:ind w:right="-20"/>
              <w:rPr>
                <w:rFonts w:ascii="Verdana" w:hAnsi="Verdana"/>
                <w:b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Ordinary:</w:t>
            </w: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z w:val="16"/>
                <w:szCs w:val="16"/>
                <w:lang w:val="en-US"/>
              </w:rPr>
              <w:t>Data accepted and ignored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Express:</w:t>
            </w:r>
          </w:p>
          <w:p w:rsid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z w:val="16"/>
                <w:szCs w:val="16"/>
                <w:lang w:val="en-US"/>
              </w:rPr>
              <w:t>”URGP”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Nationalbank Transfer:</w:t>
            </w:r>
          </w:p>
          <w:p w:rsidR="00AA569F" w:rsidRPr="00AA569F" w:rsidRDefault="00AA569F" w:rsidP="00AA56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sz w:val="16"/>
                <w:szCs w:val="16"/>
                <w:lang w:val="en-US"/>
              </w:rPr>
              <w:t>”URGP”</w:t>
            </w:r>
          </w:p>
          <w:p w:rsidR="009F2410" w:rsidRPr="00AA569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7A334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42BF0" w:rsidRDefault="00B42BF0" w:rsidP="00B42BF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B42BF0" w:rsidRPr="00D411D3" w:rsidRDefault="00B42BF0" w:rsidP="00B42BF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B42BF0" w:rsidRDefault="00B42BF0" w:rsidP="00B42BF0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D6244C" w:rsidRPr="00244821" w:rsidRDefault="00D6244C" w:rsidP="00D6244C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Ordinary:</w:t>
            </w:r>
          </w:p>
          <w:p w:rsidR="00D6244C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“IN”</w:t>
            </w: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Express:</w:t>
            </w:r>
          </w:p>
          <w:p w:rsidR="00D6244C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“IN”</w:t>
            </w: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Nationalbank Transfer:</w:t>
            </w: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“IN”</w:t>
            </w:r>
          </w:p>
          <w:p w:rsidR="00D6244C" w:rsidRPr="008524D6" w:rsidRDefault="00D6244C" w:rsidP="008524D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D2E05" w:rsidRDefault="002D2E05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D2E05" w:rsidRDefault="002D2E05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928F4" w:rsidRDefault="008928F4" w:rsidP="008928F4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8928F4" w:rsidRPr="009A7B53" w:rsidRDefault="008928F4" w:rsidP="008928F4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9F2410" w:rsidP="002D2E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89481D" w:rsidRPr="00244821" w:rsidTr="00C246A9">
        <w:tc>
          <w:tcPr>
            <w:tcW w:w="815" w:type="dxa"/>
            <w:shd w:val="clear" w:color="auto" w:fill="DAEEF3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9481D" w:rsidRPr="00244821" w:rsidRDefault="0089481D" w:rsidP="0089481D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89481D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D2E05" w:rsidRPr="00244821" w:rsidRDefault="002D2E05" w:rsidP="0089481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89481D" w:rsidRPr="00244821" w:rsidRDefault="0089481D" w:rsidP="0089481D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9481D" w:rsidRPr="005C1D22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89481D" w:rsidRPr="005C1D22" w:rsidRDefault="0089481D" w:rsidP="0089481D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89481D" w:rsidRPr="005C1D22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89481D" w:rsidRPr="00244821" w:rsidTr="00C246A9">
        <w:tc>
          <w:tcPr>
            <w:tcW w:w="815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89481D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D2E05" w:rsidRPr="00244821" w:rsidRDefault="002D2E05" w:rsidP="0089481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89481D" w:rsidRPr="00244821" w:rsidRDefault="0089481D" w:rsidP="0089481D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89481D" w:rsidRPr="00244821" w:rsidTr="00C246A9">
        <w:tc>
          <w:tcPr>
            <w:tcW w:w="815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89481D" w:rsidRPr="00244821" w:rsidRDefault="0089481D" w:rsidP="0089481D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89481D" w:rsidRPr="00244821" w:rsidRDefault="0089481D" w:rsidP="0089481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89481D" w:rsidRPr="00244821" w:rsidRDefault="009433D3" w:rsidP="0089481D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89481D" w:rsidRPr="00244821" w:rsidRDefault="0089481D" w:rsidP="0089481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89481D" w:rsidRPr="00244821" w:rsidRDefault="0089481D" w:rsidP="0089481D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89481D" w:rsidRPr="00244821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43059F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89481D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89481D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89481D" w:rsidRPr="00D411D3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89481D" w:rsidRDefault="0089481D" w:rsidP="0089481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89481D" w:rsidRDefault="0089481D" w:rsidP="0089481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89481D" w:rsidRDefault="0089481D" w:rsidP="0089481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9F2410" w:rsidRPr="0043059F" w:rsidRDefault="0089481D" w:rsidP="0089481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286EF5" w:rsidRPr="00244821" w:rsidTr="00C246A9">
        <w:tc>
          <w:tcPr>
            <w:tcW w:w="815" w:type="dxa"/>
            <w:shd w:val="clear" w:color="auto" w:fill="DAEEF3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268" w:type="dxa"/>
          </w:tcPr>
          <w:p w:rsidR="00286EF5" w:rsidRDefault="00286EF5" w:rsidP="00286EF5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286EF5" w:rsidRDefault="00286EF5" w:rsidP="00286EF5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286EF5" w:rsidRPr="00D411D3" w:rsidRDefault="00286EF5" w:rsidP="00286EF5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86EF5" w:rsidRPr="00244821" w:rsidTr="00C246A9">
        <w:tc>
          <w:tcPr>
            <w:tcW w:w="815" w:type="dxa"/>
            <w:shd w:val="clear" w:color="auto" w:fill="DAEEF3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86EF5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86EF5" w:rsidRPr="00244821" w:rsidTr="00C246A9">
        <w:tc>
          <w:tcPr>
            <w:tcW w:w="815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86EF5" w:rsidRPr="00244821" w:rsidRDefault="009433D3" w:rsidP="00286EF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86EF5" w:rsidRPr="00244821" w:rsidRDefault="00286EF5" w:rsidP="00286EF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86EF5" w:rsidRDefault="00286EF5" w:rsidP="00286EF5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D2E05" w:rsidRPr="00244821" w:rsidRDefault="002D2E05" w:rsidP="00286EF5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86EF5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86EF5" w:rsidRPr="00244821" w:rsidRDefault="00286EF5" w:rsidP="00286EF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7A334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843" w:type="dxa"/>
          </w:tcPr>
          <w:p w:rsidR="002D2E05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134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m, in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  <w:shd w:val="clear" w:color="auto" w:fill="DAEEF3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36C0F" w:rsidRPr="00244821" w:rsidRDefault="00236C0F" w:rsidP="00236C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36C0F" w:rsidRPr="00244821" w:rsidRDefault="00236C0F" w:rsidP="00236C0F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36C0F" w:rsidRPr="00244821" w:rsidRDefault="009433D3" w:rsidP="00236C0F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  <w:shd w:val="clear" w:color="auto" w:fill="DAEEF3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  <w:shd w:val="clear" w:color="auto" w:fill="DAEEF3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36C0F" w:rsidRPr="00244821" w:rsidRDefault="00236C0F" w:rsidP="00236C0F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36C0F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236C0F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236C0F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36C0F" w:rsidRDefault="00236C0F" w:rsidP="00236C0F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236C0F" w:rsidRDefault="00236C0F" w:rsidP="00236C0F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9F2410" w:rsidRPr="00244821" w:rsidRDefault="00236C0F" w:rsidP="002D2E05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2D2E05" w:rsidRDefault="002D2E05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D2E05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D2E05" w:rsidRPr="00244821" w:rsidRDefault="002D2E05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rPr>
                <w:rFonts w:ascii="Verdana" w:hAnsi="Verdana" w:cs="Arial"/>
                <w:sz w:val="16"/>
                <w:szCs w:val="16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count no.</w:t>
            </w: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36C0F" w:rsidRPr="00244821" w:rsidRDefault="009433D3" w:rsidP="00236C0F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36C0F" w:rsidRPr="00244821" w:rsidTr="00C246A9">
        <w:tc>
          <w:tcPr>
            <w:tcW w:w="815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36C0F" w:rsidRPr="00244821" w:rsidRDefault="00236C0F" w:rsidP="00236C0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36C0F" w:rsidRPr="00244821" w:rsidRDefault="00236C0F" w:rsidP="00236C0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36C0F" w:rsidRPr="00244821" w:rsidRDefault="002D2E05" w:rsidP="00236C0F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36C0F" w:rsidRPr="00244821" w:rsidRDefault="00236C0F" w:rsidP="00236C0F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36C0F" w:rsidRPr="00244821" w:rsidRDefault="00236C0F" w:rsidP="00236C0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   ”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BBAN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”</w:t>
            </w:r>
          </w:p>
        </w:tc>
      </w:tr>
      <w:tr w:rsidR="009F2410" w:rsidRPr="0043059F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C246A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43059F" w:rsidRDefault="0043059F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2D2E05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43059F" w:rsidRDefault="009F2410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246A9" w:rsidRPr="0043059F" w:rsidTr="00C246A9">
        <w:tc>
          <w:tcPr>
            <w:tcW w:w="815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2.85 </w:t>
            </w:r>
          </w:p>
        </w:tc>
        <w:tc>
          <w:tcPr>
            <w:tcW w:w="569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+++InstructionForDebtorAgent </w:t>
            </w:r>
          </w:p>
        </w:tc>
        <w:tc>
          <w:tcPr>
            <w:tcW w:w="1843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&lt;InstrForDbtrAgt&gt; </w:t>
            </w:r>
          </w:p>
        </w:tc>
        <w:tc>
          <w:tcPr>
            <w:tcW w:w="709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[0..1] </w:t>
            </w:r>
          </w:p>
        </w:tc>
        <w:tc>
          <w:tcPr>
            <w:tcW w:w="1843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Max140Text </w:t>
            </w:r>
          </w:p>
        </w:tc>
        <w:tc>
          <w:tcPr>
            <w:tcW w:w="1701" w:type="dxa"/>
          </w:tcPr>
          <w:p w:rsidR="00C246A9" w:rsidRPr="00BB1857" w:rsidRDefault="009433D3" w:rsidP="00C246A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C246A9" w:rsidRPr="00BB1857" w:rsidRDefault="00C246A9" w:rsidP="00C246A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BB1857">
              <w:rPr>
                <w:rFonts w:ascii="Verdana" w:hAnsi="Verdana"/>
                <w:sz w:val="16"/>
                <w:szCs w:val="16"/>
                <w:lang w:val="en-US"/>
              </w:rPr>
              <w:t xml:space="preserve">Further information related to the processing of the payment instruction that may need to be acted upon by the debtor agent, depending on agreement between debtor and the debtor agent. </w:t>
            </w:r>
          </w:p>
        </w:tc>
        <w:tc>
          <w:tcPr>
            <w:tcW w:w="2268" w:type="dxa"/>
          </w:tcPr>
          <w:p w:rsidR="00D6244C" w:rsidRPr="00244821" w:rsidRDefault="00D6244C" w:rsidP="00D6244C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Ordinary:</w:t>
            </w:r>
          </w:p>
          <w:p w:rsidR="00D6244C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Bankindividual</w:t>
            </w: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Express:</w:t>
            </w:r>
          </w:p>
          <w:p w:rsidR="00D6244C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Bankindividual</w:t>
            </w: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D6244C" w:rsidRPr="00AA569F" w:rsidRDefault="00D6244C" w:rsidP="00D6244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AA569F">
              <w:rPr>
                <w:rFonts w:ascii="Verdana" w:hAnsi="Verdana" w:cs="Arial"/>
                <w:b/>
                <w:sz w:val="16"/>
                <w:szCs w:val="16"/>
                <w:lang w:val="en-US"/>
              </w:rPr>
              <w:t>Nationalbank Transfer:</w:t>
            </w:r>
          </w:p>
          <w:p w:rsidR="00D6244C" w:rsidRDefault="00D6244C" w:rsidP="00D6244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Transfercode 99</w:t>
            </w:r>
          </w:p>
          <w:p w:rsidR="00C246A9" w:rsidRPr="00BB1857" w:rsidRDefault="00D6244C" w:rsidP="00D6244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A7B53">
              <w:rPr>
                <w:sz w:val="16"/>
                <w:szCs w:val="16"/>
                <w:lang w:val="en-US"/>
              </w:rPr>
              <w:t>.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43059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D2E05" w:rsidRPr="00244821" w:rsidRDefault="009433D3" w:rsidP="002D2E0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9F2410" w:rsidRPr="00244821" w:rsidRDefault="009F2410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D2E05" w:rsidRPr="00244821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D2E05" w:rsidRPr="00244821" w:rsidRDefault="002D2E05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2D2E05" w:rsidRDefault="002D2E05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:rsidR="009F2410" w:rsidRPr="00244821" w:rsidRDefault="00D21A7B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="00475866">
              <w:rPr>
                <w:rFonts w:ascii="Verdana" w:hAnsi="Verdana" w:cs="Arial"/>
                <w:sz w:val="16"/>
                <w:szCs w:val="16"/>
              </w:rPr>
              <w:t xml:space="preserve"> lines each 35 char</w:t>
            </w: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43059F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3059F" w:rsidRDefault="0043059F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43059F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9811A4" w:rsidTr="009811A4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811A4" w:rsidRDefault="009811A4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811A4" w:rsidRDefault="009811A4" w:rsidP="009811A4">
            <w:pPr>
              <w:spacing w:after="0" w:line="240" w:lineRule="auto"/>
              <w:ind w:left="97" w:right="45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9811A4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811A4" w:rsidRPr="007B6FEA" w:rsidRDefault="009811A4" w:rsidP="009811A4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B6FEA">
              <w:rPr>
                <w:rFonts w:ascii="Verdana" w:hAnsi="Verdana" w:cs="Arial"/>
                <w:sz w:val="16"/>
                <w:szCs w:val="16"/>
                <w:lang w:val="en-US"/>
              </w:rPr>
              <w:t>Codes used:</w:t>
            </w:r>
          </w:p>
          <w:p w:rsidR="009811A4" w:rsidRDefault="009811A4" w:rsidP="009811A4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B6FEA">
              <w:rPr>
                <w:rFonts w:ascii="Verdana" w:hAnsi="Verdana" w:cs="Arial"/>
                <w:b/>
                <w:sz w:val="16"/>
                <w:szCs w:val="16"/>
                <w:lang w:val="en-US"/>
              </w:rPr>
              <w:t>DEBI:</w:t>
            </w:r>
            <w:r w:rsidRPr="007B6FEA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(</w:t>
            </w:r>
            <w:r w:rsidRPr="007B6FEA">
              <w:rPr>
                <w:rFonts w:ascii="Verdana" w:hAnsi="Verdana" w:cs="Arial"/>
                <w:sz w:val="16"/>
                <w:szCs w:val="16"/>
                <w:lang w:val="en-US"/>
              </w:rPr>
              <w:t>Debtors Id of the Payment)</w:t>
            </w:r>
          </w:p>
          <w:p w:rsidR="009811A4" w:rsidRDefault="009811A4" w:rsidP="009811A4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B6FEA">
              <w:rPr>
                <w:rFonts w:ascii="Verdana" w:hAnsi="Verdana" w:cs="Arial"/>
                <w:b/>
                <w:sz w:val="16"/>
                <w:szCs w:val="16"/>
                <w:lang w:val="en-US"/>
              </w:rPr>
              <w:t>PRIM: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(Primary Reference)</w:t>
            </w:r>
          </w:p>
          <w:p w:rsidR="009F2410" w:rsidRPr="009811A4" w:rsidRDefault="009811A4" w:rsidP="009811A4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CRED: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(Creditors Id of Debtor)</w:t>
            </w:r>
          </w:p>
        </w:tc>
      </w:tr>
      <w:tr w:rsidR="009F2410" w:rsidRPr="00244821" w:rsidTr="00C246A9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4779D" w:rsidRDefault="0024779D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C246A9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433D3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7F8" w:rsidRDefault="002D67F8" w:rsidP="00016E55">
      <w:pPr>
        <w:spacing w:after="0" w:line="240" w:lineRule="auto"/>
      </w:pPr>
      <w:r>
        <w:separator/>
      </w:r>
    </w:p>
  </w:endnote>
  <w:endnote w:type="continuationSeparator" w:id="0">
    <w:p w:rsidR="002D67F8" w:rsidRDefault="002D67F8" w:rsidP="00016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E55" w:rsidRDefault="00016E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216E3">
      <w:rPr>
        <w:noProof/>
      </w:rPr>
      <w:t>2</w:t>
    </w:r>
    <w:r>
      <w:fldChar w:fldCharType="end"/>
    </w:r>
  </w:p>
  <w:p w:rsidR="00016E55" w:rsidRDefault="00016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7F8" w:rsidRDefault="002D67F8" w:rsidP="00016E55">
      <w:pPr>
        <w:spacing w:after="0" w:line="240" w:lineRule="auto"/>
      </w:pPr>
      <w:r>
        <w:separator/>
      </w:r>
    </w:p>
  </w:footnote>
  <w:footnote w:type="continuationSeparator" w:id="0">
    <w:p w:rsidR="002D67F8" w:rsidRDefault="002D67F8" w:rsidP="00016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E55" w:rsidRDefault="003216E3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130175</wp:posOffset>
          </wp:positionH>
          <wp:positionV relativeFrom="paragraph">
            <wp:posOffset>-247650</wp:posOffset>
          </wp:positionV>
          <wp:extent cx="121983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16E55"/>
    <w:rsid w:val="000E5EB2"/>
    <w:rsid w:val="0014057B"/>
    <w:rsid w:val="001C6255"/>
    <w:rsid w:val="001D5889"/>
    <w:rsid w:val="00236C0F"/>
    <w:rsid w:val="00242F72"/>
    <w:rsid w:val="00244821"/>
    <w:rsid w:val="00244AE8"/>
    <w:rsid w:val="0024779D"/>
    <w:rsid w:val="00263EEA"/>
    <w:rsid w:val="00286EF5"/>
    <w:rsid w:val="00295B4B"/>
    <w:rsid w:val="002B0458"/>
    <w:rsid w:val="002D2E05"/>
    <w:rsid w:val="002D67F8"/>
    <w:rsid w:val="003216E3"/>
    <w:rsid w:val="003612C7"/>
    <w:rsid w:val="003735AA"/>
    <w:rsid w:val="0038517B"/>
    <w:rsid w:val="003F7DF4"/>
    <w:rsid w:val="0043059F"/>
    <w:rsid w:val="00443A36"/>
    <w:rsid w:val="00475866"/>
    <w:rsid w:val="004950ED"/>
    <w:rsid w:val="004B2132"/>
    <w:rsid w:val="004B784B"/>
    <w:rsid w:val="005305DD"/>
    <w:rsid w:val="005F2439"/>
    <w:rsid w:val="00604844"/>
    <w:rsid w:val="006160A1"/>
    <w:rsid w:val="006339A7"/>
    <w:rsid w:val="00664684"/>
    <w:rsid w:val="00726308"/>
    <w:rsid w:val="007A3342"/>
    <w:rsid w:val="007A6896"/>
    <w:rsid w:val="00822186"/>
    <w:rsid w:val="008230C9"/>
    <w:rsid w:val="008524D6"/>
    <w:rsid w:val="0085467C"/>
    <w:rsid w:val="008928F4"/>
    <w:rsid w:val="0089481D"/>
    <w:rsid w:val="008A5848"/>
    <w:rsid w:val="008B1EEF"/>
    <w:rsid w:val="009433D3"/>
    <w:rsid w:val="00965CA9"/>
    <w:rsid w:val="009811A4"/>
    <w:rsid w:val="00986C77"/>
    <w:rsid w:val="0099218A"/>
    <w:rsid w:val="009A482A"/>
    <w:rsid w:val="009F2410"/>
    <w:rsid w:val="00AA569F"/>
    <w:rsid w:val="00AD2061"/>
    <w:rsid w:val="00AE42BA"/>
    <w:rsid w:val="00AF6280"/>
    <w:rsid w:val="00B17DDB"/>
    <w:rsid w:val="00B34EFE"/>
    <w:rsid w:val="00B42BF0"/>
    <w:rsid w:val="00BE43F6"/>
    <w:rsid w:val="00C246A9"/>
    <w:rsid w:val="00C46514"/>
    <w:rsid w:val="00C704A3"/>
    <w:rsid w:val="00CE4A73"/>
    <w:rsid w:val="00D03027"/>
    <w:rsid w:val="00D21A7B"/>
    <w:rsid w:val="00D33B14"/>
    <w:rsid w:val="00D56DE5"/>
    <w:rsid w:val="00D6244C"/>
    <w:rsid w:val="00DE28B6"/>
    <w:rsid w:val="00DE70CF"/>
    <w:rsid w:val="00DF3ABF"/>
    <w:rsid w:val="00E114F8"/>
    <w:rsid w:val="00E242ED"/>
    <w:rsid w:val="00EB016E"/>
    <w:rsid w:val="00EC103C"/>
    <w:rsid w:val="00F03760"/>
    <w:rsid w:val="00F31760"/>
    <w:rsid w:val="00F7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DD0DCE88-CEC7-4956-B586-44CE1D59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C246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811A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E392F-8AE6-41E3-ADBE-43781619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4</Pages>
  <Words>3720</Words>
  <Characters>22699</Characters>
  <Application>Microsoft Office Word</Application>
  <DocSecurity>0</DocSecurity>
  <Lines>189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dcterms:created xsi:type="dcterms:W3CDTF">2021-01-27T13:55:00Z</dcterms:created>
  <dcterms:modified xsi:type="dcterms:W3CDTF">2021-01-27T13:55:00Z</dcterms:modified>
</cp:coreProperties>
</file>